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F65828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65828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14:paraId="16FCEC75" w14:textId="1DC63FD3" w:rsidR="00D239AD" w:rsidRPr="00F65828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F65828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F65828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F65828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F65828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F65828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F65828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14B961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F65828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F65828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F65828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14:paraId="57553D54" w14:textId="1B3FE95E" w:rsidR="00132E1B" w:rsidRPr="00F65828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F6582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)</w:t>
      </w: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F6582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F65828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F65828" w14:paraId="77FFD68C" w14:textId="77777777" w:rsidTr="008C1396">
        <w:tc>
          <w:tcPr>
            <w:tcW w:w="675" w:type="dxa"/>
          </w:tcPr>
          <w:p w14:paraId="23D761D9" w14:textId="12281EB4" w:rsidR="00394708" w:rsidRPr="00F65828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2AA0F8B" w:rsidR="00394708" w:rsidRPr="00F65828" w:rsidRDefault="00394708" w:rsidP="008453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F65828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F65828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F6582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F65828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F6582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F6582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F6582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F6582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F6582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F6582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F6582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F6582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1F3EA24F" w:rsidR="00760D0B" w:rsidRPr="00F65828" w:rsidRDefault="0037296D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 อบต</w:t>
      </w:r>
      <w:r w:rsidR="00094F82" w:rsidRPr="00F65828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F65828">
        <w:rPr>
          <w:rFonts w:ascii="TH SarabunIT๙" w:hAnsi="TH SarabunIT๙" w:cs="TH SarabunIT๙"/>
          <w:noProof/>
          <w:sz w:val="32"/>
          <w:szCs w:val="32"/>
        </w:rPr>
        <w:t>22/07/2015 01:41</w:t>
      </w:r>
      <w:r w:rsidR="00094F82" w:rsidRPr="00F6582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40E583F2" w:rsidR="00C77AEA" w:rsidRPr="00F65828" w:rsidRDefault="0037296D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F65828" w14:paraId="5F1398AA" w14:textId="77777777" w:rsidTr="009B7715">
        <w:tc>
          <w:tcPr>
            <w:tcW w:w="675" w:type="dxa"/>
          </w:tcPr>
          <w:p w14:paraId="08D93DD3" w14:textId="25F72274" w:rsidR="00094F82" w:rsidRPr="00F65828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57689A82" w:rsidR="00094F82" w:rsidRPr="00F65828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  <w:r w:rsidR="00D37860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     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62FC5659" w14:textId="77777777" w:rsidR="00D37860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05898E78" w:rsidR="00094F82" w:rsidRPr="00F65828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F65828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F65828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01067A2A" w:rsidR="0018441F" w:rsidRPr="00F65828" w:rsidRDefault="00CF1518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75162F5E" w:rsidR="008E2900" w:rsidRPr="00F65828" w:rsidRDefault="0084530B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ผู้ใดประสงค์ขอใบอนุญาตจำหน่ายสินค้าในที่หรือทางสาธารณะ 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 กลุ่ม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(</w:t>
      </w:r>
      <w:r w:rsidR="00F65828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งานสาธาณสุขและสิ่งแวดล้อม สำนักงานปลัด อบต.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 </w:t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หมายเหตุ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F65828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F65828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F65828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F6582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F6582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F6582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F65828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F65828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F65828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F65828" w14:paraId="50E97DA5" w14:textId="77777777" w:rsidTr="003D12D8">
        <w:tc>
          <w:tcPr>
            <w:tcW w:w="675" w:type="dxa"/>
          </w:tcPr>
          <w:p w14:paraId="5E768AD0" w14:textId="2C6E62E0" w:rsidR="00313D38" w:rsidRPr="00F65828" w:rsidRDefault="00313D38" w:rsidP="003D12D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F6582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F65828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799D3672" w:rsidR="00313D38" w:rsidRPr="00F65828" w:rsidRDefault="00313D38" w:rsidP="0037296D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ผู้ขอรับใบอนุญาตยื่นคำขอรับใบอนุญาตจำหน่ายสินค้าในที่หรือทางสาธารณะ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F65828" w:rsidRDefault="00313D38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F6582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65828" w14:paraId="0F487B14" w14:textId="77777777" w:rsidTr="003D12D8">
        <w:tc>
          <w:tcPr>
            <w:tcW w:w="675" w:type="dxa"/>
          </w:tcPr>
          <w:p w14:paraId="5601B4EE" w14:textId="77777777" w:rsidR="00313D38" w:rsidRPr="00F65828" w:rsidRDefault="00313D38" w:rsidP="003D12D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A86EBC0" w14:textId="77777777" w:rsidR="00313D38" w:rsidRPr="00F6582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50EDDB2" w14:textId="77777777" w:rsidR="00313D38" w:rsidRPr="00F65828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6B79566E" w14:textId="573A7B68" w:rsidR="00313D38" w:rsidRPr="00F65828" w:rsidRDefault="00313D38" w:rsidP="0037296D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28F5A389" w14:textId="77777777" w:rsidR="00313D38" w:rsidRPr="00F65828" w:rsidRDefault="00313D38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728F960F" w14:textId="7777777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97CAEBF" w14:textId="77777777" w:rsidR="00313D38" w:rsidRPr="00F6582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65828" w14:paraId="2C10691D" w14:textId="77777777" w:rsidTr="003D12D8">
        <w:tc>
          <w:tcPr>
            <w:tcW w:w="675" w:type="dxa"/>
          </w:tcPr>
          <w:p w14:paraId="6AA66FC0" w14:textId="77777777" w:rsidR="00313D38" w:rsidRPr="00F65828" w:rsidRDefault="00313D38" w:rsidP="003D12D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E1A0F84" w14:textId="77777777" w:rsidR="00313D38" w:rsidRPr="00F6582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8D1EA9C" w14:textId="77777777" w:rsidR="00313D38" w:rsidRPr="00F65828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61BADED1" w14:textId="57F4AE93" w:rsidR="00313D38" w:rsidRPr="00F65828" w:rsidRDefault="00313D38" w:rsidP="009E3A7B">
            <w:pPr>
              <w:rPr>
                <w:rFonts w:ascii="TH SarabunIT๙" w:hAnsi="TH SarabunIT๙" w:cs="TH SarabunIT๙" w:hint="cs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5902D968" w14:textId="77777777" w:rsidR="00313D38" w:rsidRPr="00F65828" w:rsidRDefault="00313D38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D5B50AF" w14:textId="7777777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333249D" w14:textId="77777777" w:rsidR="00313D38" w:rsidRPr="00F6582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65828" w14:paraId="075FFF6A" w14:textId="77777777" w:rsidTr="009E3A7B">
        <w:tc>
          <w:tcPr>
            <w:tcW w:w="675" w:type="dxa"/>
          </w:tcPr>
          <w:p w14:paraId="0C9D3B5B" w14:textId="77777777" w:rsidR="00313D38" w:rsidRPr="00F65828" w:rsidRDefault="00313D38" w:rsidP="009E3A7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6FABFEB" w14:textId="77777777" w:rsidR="00313D38" w:rsidRPr="00F6582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5CA15424" w14:textId="77777777" w:rsidR="00313D38" w:rsidRPr="00F65828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7F5A012" w14:textId="2C2D1B01" w:rsidR="00313D38" w:rsidRPr="00F65828" w:rsidRDefault="00313D38" w:rsidP="009E3A7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1.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2.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แจ้งคำสั่งไม่ออกใบอนุญาตจำหน่ายสินค้าในที่หรือทางสาธารณะแก่ผู้ขออนุญาตทราบ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150A99E0" w14:textId="77777777" w:rsidR="00313D38" w:rsidRPr="00F65828" w:rsidRDefault="00313D38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2BDD6DA" w14:textId="7777777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7E8570A" w14:textId="77777777" w:rsidR="00313D38" w:rsidRPr="00F6582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F65828" w14:paraId="0811E07C" w14:textId="77777777" w:rsidTr="009E3A7B">
        <w:tc>
          <w:tcPr>
            <w:tcW w:w="675" w:type="dxa"/>
          </w:tcPr>
          <w:p w14:paraId="08D644C0" w14:textId="77777777" w:rsidR="00313D38" w:rsidRPr="00F65828" w:rsidRDefault="00313D38" w:rsidP="009E3A7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F1838EB" w14:textId="77777777" w:rsidR="00313D38" w:rsidRPr="00F6582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7F4C4790" w14:textId="77777777" w:rsidR="00313D38" w:rsidRPr="00F65828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C62685C" w14:textId="77777777" w:rsidR="00313D38" w:rsidRPr="00F65828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564A4D70" w14:textId="7777777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7B89AE7B" w14:textId="77777777" w:rsidR="00313D38" w:rsidRPr="00F65828" w:rsidRDefault="00313D38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BF79AFE" w14:textId="77777777" w:rsidR="00313D38" w:rsidRPr="00F65828" w:rsidRDefault="00313D38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501FB49" w14:textId="77777777" w:rsidR="00313D38" w:rsidRPr="00F6582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ระยะเวลาให้บริการ ส่วนงาน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 จะต้องเสียค่าปรับเพิ่มขึ้นอีกร้อยละ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F65828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0DFE24A5" w14:textId="5971BEB8" w:rsidR="0085230C" w:rsidRPr="00F65828" w:rsidRDefault="009E3A7B" w:rsidP="00CF1518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AD674DC" w:rsidR="008D7B9E" w:rsidRPr="00F65828" w:rsidRDefault="002F5482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F65828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F6582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F65828"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F65828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6D72A0C1" w:rsidR="00AA7734" w:rsidRPr="00F65828" w:rsidRDefault="009E3A7B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A7734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F65828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F65828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F6582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F6582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F65828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F6582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F6582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F65828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F6582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65828" w14:paraId="02E3093D" w14:textId="77777777" w:rsidTr="00283CCC">
        <w:trPr>
          <w:jc w:val="center"/>
        </w:trPr>
        <w:tc>
          <w:tcPr>
            <w:tcW w:w="675" w:type="dxa"/>
          </w:tcPr>
          <w:p w14:paraId="0FFF921A" w14:textId="21D3E466" w:rsidR="00452B6B" w:rsidRPr="00F65828" w:rsidRDefault="00AC4ACB" w:rsidP="00283CC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F65828" w:rsidRDefault="00AC4ACB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F65828" w14:paraId="68431246" w14:textId="77777777" w:rsidTr="00283CCC">
        <w:trPr>
          <w:jc w:val="center"/>
        </w:trPr>
        <w:tc>
          <w:tcPr>
            <w:tcW w:w="675" w:type="dxa"/>
          </w:tcPr>
          <w:p w14:paraId="30DDBB08" w14:textId="77777777" w:rsidR="00452B6B" w:rsidRPr="00F65828" w:rsidRDefault="00AC4ACB" w:rsidP="00283CCC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5CEE68" w14:textId="77777777" w:rsidR="00452B6B" w:rsidRPr="00F65828" w:rsidRDefault="00AC4ACB" w:rsidP="00452B6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932F715" w14:textId="77777777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33D984D" w14:textId="77777777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D089A3C" w14:textId="77777777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E11EEF3" w14:textId="77777777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108C38F" w14:textId="77777777" w:rsidR="00452B6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F65828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F65828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F65828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F65828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F65828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F65828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F6582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F6582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F65828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F6582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6582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65828" w14:paraId="7ED62404" w14:textId="77777777" w:rsidTr="0037296D">
        <w:tc>
          <w:tcPr>
            <w:tcW w:w="675" w:type="dxa"/>
          </w:tcPr>
          <w:p w14:paraId="7845BF89" w14:textId="58EDE4CC" w:rsidR="00AC4ACB" w:rsidRPr="00F65828" w:rsidRDefault="00AC4ACB" w:rsidP="0037296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F65828" w:rsidRDefault="00AC4ACB" w:rsidP="00AC4AC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แผนที่สังเขปแสดงที่ตั้งจำหน่ายอาหาร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2A5AF49F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F65828" w:rsidRDefault="00AC4ACB" w:rsidP="00AC4AC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F65828" w14:paraId="17E0AD42" w14:textId="77777777" w:rsidTr="0037296D">
        <w:tc>
          <w:tcPr>
            <w:tcW w:w="675" w:type="dxa"/>
          </w:tcPr>
          <w:p w14:paraId="7020F2A6" w14:textId="77777777" w:rsidR="00AC4ACB" w:rsidRPr="00F65828" w:rsidRDefault="00AC4ACB" w:rsidP="0037296D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B09C7BC" w14:textId="77777777" w:rsidR="00AC4ACB" w:rsidRPr="0037296D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7296D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ใบรับรองแพทย์ของผู้ขอรับใบอนุญาต และผู้จำหน่ายอาหาร หรือเอกสารหลักฐานที่แสดงว่าผ่านการอบรมหลักสูตรสุขาภิบาลอาหาร </w:t>
            </w:r>
            <w:r w:rsidRPr="0037296D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37296D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กรณีจำหน่ายสินค้าประเภทอาหาร</w:t>
            </w:r>
            <w:r w:rsidRPr="0037296D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  <w:tc>
          <w:tcPr>
            <w:tcW w:w="1843" w:type="dxa"/>
          </w:tcPr>
          <w:p w14:paraId="014053D6" w14:textId="77777777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BDCF8BC" w14:textId="77777777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73EFC6C" w14:textId="77777777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667C16" w14:textId="77777777" w:rsidR="00AC4ACB" w:rsidRPr="00F65828" w:rsidRDefault="00AC4ACB" w:rsidP="002F5482">
            <w:pPr>
              <w:jc w:val="center"/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4B326B4" w14:textId="77777777" w:rsidR="00AC4ACB" w:rsidRPr="00F65828" w:rsidRDefault="00AC4ACB" w:rsidP="00AC4ACB">
            <w:pPr>
              <w:rPr>
                <w:rFonts w:ascii="TH SarabunIT๙" w:hAnsi="TH SarabunIT๙" w:cs="TH SarabunIT๙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37296D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58CB2F50" w14:textId="679A2C3D" w:rsidR="00A10CDA" w:rsidRPr="00F65828" w:rsidRDefault="005E0DF3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F65828" w14:paraId="21631802" w14:textId="77777777" w:rsidTr="00090552">
        <w:tc>
          <w:tcPr>
            <w:tcW w:w="534" w:type="dxa"/>
          </w:tcPr>
          <w:p w14:paraId="55909BBE" w14:textId="396F5019" w:rsidR="00A13B6C" w:rsidRPr="00F65828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22D37DBE" w:rsidR="00E90756" w:rsidRPr="00F65828" w:rsidRDefault="00A13B6C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อัตราค่าธรรมเนียมใบอนุญาตจำหน่ายสินค้าในที่หรือทางสาธารณะ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ก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  ฉบับละไม่เกิน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500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ข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  ฉบับละไม่เกิน 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  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F6582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  <w:r w:rsidR="000F1309"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296D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F5490C"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F95B88B" w14:textId="77777777" w:rsidR="00A13B6C" w:rsidRDefault="00E90756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  <w:p w14:paraId="1DD56C56" w14:textId="77777777" w:rsidR="00183674" w:rsidRDefault="00183674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6680AC" w14:textId="26E58718" w:rsidR="00183674" w:rsidRPr="00F65828" w:rsidRDefault="00183674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187DD50" w14:textId="5560FC56" w:rsidR="00216FA4" w:rsidRPr="00F65828" w:rsidRDefault="0018367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216FA4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F65828" w14:paraId="07DF31DE" w14:textId="77777777" w:rsidTr="00C1539D">
        <w:tc>
          <w:tcPr>
            <w:tcW w:w="534" w:type="dxa"/>
          </w:tcPr>
          <w:p w14:paraId="07FE0908" w14:textId="7E60931D" w:rsidR="00EA6950" w:rsidRPr="00F65828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F65828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F6582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F65828" w14:paraId="7BA2F73D" w14:textId="77777777" w:rsidTr="00C1539D">
        <w:tc>
          <w:tcPr>
            <w:tcW w:w="534" w:type="dxa"/>
          </w:tcPr>
          <w:p w14:paraId="21638163" w14:textId="77777777" w:rsidR="00EA6950" w:rsidRPr="00F65828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1678697" w14:textId="77777777" w:rsidR="00EA6950" w:rsidRPr="00F65828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6582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F658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546C27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00F06124" w14:textId="1FA9EFCB" w:rsidR="00013BC7" w:rsidRPr="00F65828" w:rsidRDefault="0018367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F65828" w14:paraId="676E0C19" w14:textId="77777777" w:rsidTr="00C1539D">
        <w:tc>
          <w:tcPr>
            <w:tcW w:w="675" w:type="dxa"/>
          </w:tcPr>
          <w:p w14:paraId="433A4F23" w14:textId="62F1C53B" w:rsidR="00F064C0" w:rsidRPr="00F65828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F6582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C227634" w14:textId="77777777" w:rsidR="00F064C0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F6582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ให้เป็นไปตามข้อกำหนดของท้องถิ่น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F65828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511DA08D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A51E35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84C10D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EEFBD9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406B81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690C22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0326C8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F38380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088BDC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EA3FE7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A2579D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07DB94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7FA9C9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A17457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F8EBCC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7AC1CF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69EDBA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D1D602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0BD19C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752111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826963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11B721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AB67B9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B6EBEA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854355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74C6C1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30F7B9" w14:textId="77777777" w:rsidR="00546C27" w:rsidRDefault="00546C2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ED39A7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แบบคำขอรับใบอนุญาต/ต่ออายุใบอนุญาต</w:t>
            </w:r>
          </w:p>
          <w:p w14:paraId="57C9ABAF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ประกอบกิจการ ..........................................................................</w:t>
            </w:r>
          </w:p>
          <w:p w14:paraId="6ECC47B1" w14:textId="2FA37F03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A77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13CEA8" wp14:editId="729A9719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92075</wp:posOffset>
                      </wp:positionV>
                      <wp:extent cx="1796415" cy="729615"/>
                      <wp:effectExtent l="13335" t="8890" r="9525" b="13970"/>
                      <wp:wrapNone/>
                      <wp:docPr id="3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6415" cy="729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EBCA7A" w14:textId="77777777" w:rsidR="00814A77" w:rsidRPr="00814A77" w:rsidRDefault="00814A77" w:rsidP="00814A77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814A77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คำขอเลขที่ ........../............</w:t>
                                  </w:r>
                                </w:p>
                                <w:p w14:paraId="2DC39073" w14:textId="77777777" w:rsidR="00814A77" w:rsidRPr="00814A77" w:rsidRDefault="00814A77" w:rsidP="00814A7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814A77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(เจ้าหน้าที่กรอก)</w:t>
                                  </w:r>
                                </w:p>
                                <w:p w14:paraId="4289555B" w14:textId="77777777" w:rsidR="00814A77" w:rsidRPr="00814A77" w:rsidRDefault="00814A77" w:rsidP="00814A77">
                                  <w:pP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3CEA8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      <v:textbox>
                        <w:txbxContent>
                          <w:p w14:paraId="61EBCA7A" w14:textId="77777777" w:rsidR="00814A77" w:rsidRPr="00814A77" w:rsidRDefault="00814A77" w:rsidP="00814A7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14A7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2DC39073" w14:textId="77777777" w:rsidR="00814A77" w:rsidRPr="00814A77" w:rsidRDefault="00814A77" w:rsidP="00814A7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814A7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4289555B" w14:textId="77777777" w:rsidR="00814A77" w:rsidRPr="00814A77" w:rsidRDefault="00814A77" w:rsidP="00814A7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E7397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1A93DD3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เขียนที่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……………………………………..</w:t>
            </w:r>
          </w:p>
          <w:p w14:paraId="3599C100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668DDDD0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1.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ข้าพเจ้า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………………..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สัญชาติ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……………………………..…….…….</w:t>
            </w:r>
          </w:p>
          <w:p w14:paraId="6B8352F8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โดย......................................................................................................................ผู้มีอำนาจลงนามแทนนิติบุคคล</w:t>
            </w:r>
          </w:p>
          <w:p w14:paraId="2812EF3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ปรากฏตาม...........................................................................................................................................................</w:t>
            </w:r>
          </w:p>
          <w:p w14:paraId="796F6226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อยู่บ้านเลขที่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ตรอก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…………..………………….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………………….…………….…..</w:t>
            </w:r>
          </w:p>
          <w:p w14:paraId="411537DA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แขวง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เขต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………..………..………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อบต.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…………….….……………………….</w:t>
            </w:r>
          </w:p>
          <w:p w14:paraId="660C7D56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……………………………………………………………………………………...</w:t>
            </w:r>
          </w:p>
          <w:p w14:paraId="08312F9A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พร้อมคำขอนี้ ข้าพเจ้าได้แนบเอกสารหลักฐานต่างๆ มาด้วยแล้วดังนี้</w:t>
            </w:r>
          </w:p>
          <w:p w14:paraId="61FBD4E0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สำเนาบัตรประจำตัว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…………..………….. (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พนักงานรัฐวิสาหกิจ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15227C7B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สำเนาใบอนุญาตตามกฎหมายว่าด้วยควบคุมอาคาร หนังสือให้ความเห็นชอบการประเมินผล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กระทบต่อสิ่งแวดล้อม หรือใบอนุญาตตามกฎหมายอื่นที่จำเป็น</w:t>
            </w:r>
          </w:p>
          <w:p w14:paraId="670E2BC2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ใบมอบอำนาจ (ในกรณีที่มีการมอบอำนาจ)</w:t>
            </w:r>
          </w:p>
          <w:p w14:paraId="25B1B0B5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สำเนาหนังสือรับรองการจดทะเบียนเป็นนิติบุคคล</w:t>
            </w:r>
          </w:p>
          <w:p w14:paraId="2CD4D391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หลักฐานที่แสดงการเป็นผู้มีอำนาจลงนามแทนนิติบุคคล</w:t>
            </w:r>
          </w:p>
          <w:p w14:paraId="7BC523E9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เอกสารหลักฐานอื่นๆ ตามที่ราชการส่วนท้องถิ่นประกาศกำหนด คือ</w:t>
            </w:r>
          </w:p>
          <w:p w14:paraId="54FF915D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...........................................................................................</w:t>
            </w:r>
          </w:p>
          <w:p w14:paraId="6B787007" w14:textId="77777777" w:rsidR="00814A77" w:rsidRPr="00814A77" w:rsidRDefault="00814A77" w:rsidP="00814A7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2) ..........................................................................................</w:t>
            </w:r>
          </w:p>
          <w:p w14:paraId="066EB52E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296A45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ขอรับรองว่าข้อความในคำขอนี้เป็นความจริงทุกประการ</w:t>
            </w:r>
          </w:p>
          <w:p w14:paraId="2FDEBAA0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AA52A3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30E7C5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383F0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D65D1D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BEE126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  <w:t>(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 xml:space="preserve">) ………………………………. 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ผู้ขออนุญาต</w:t>
            </w:r>
          </w:p>
          <w:p w14:paraId="21D050D0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( ………………………………. )</w:t>
            </w:r>
          </w:p>
          <w:p w14:paraId="4FB9058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157D83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7CB4ED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35B3A0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38DE90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BF0132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D37121" w14:textId="77777777" w:rsidR="0062158C" w:rsidRPr="00814A77" w:rsidRDefault="0062158C" w:rsidP="00814A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3E8429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ส่วนของเจ้าหน้าที่</w:t>
            </w:r>
          </w:p>
          <w:p w14:paraId="7860D50F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35DA9B2F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021EF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34A288B8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5A63CBD7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418FDE82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4757EE2E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13592318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5DA41507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C7880E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53BB6B1C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5808EBE9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694F2235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E03FEB" w14:textId="2F0FA18F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EC00E8" wp14:editId="5F6B3651">
                      <wp:simplePos x="0" y="0"/>
                      <wp:positionH relativeFrom="column">
                        <wp:posOffset>-130810</wp:posOffset>
                      </wp:positionH>
                      <wp:positionV relativeFrom="paragraph">
                        <wp:posOffset>191135</wp:posOffset>
                      </wp:positionV>
                      <wp:extent cx="5867400" cy="0"/>
                      <wp:effectExtent l="12065" t="5080" r="6985" b="1397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BA54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      </w:pict>
                </mc:Fallback>
              </mc:AlternateContent>
            </w:r>
          </w:p>
          <w:p w14:paraId="0500ED19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947994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ส่วนของผู้ขอรับใบอนุญาต</w:t>
            </w:r>
          </w:p>
          <w:p w14:paraId="4E08DDA9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452C6D64" w14:textId="77777777" w:rsidR="00814A77" w:rsidRPr="00814A77" w:rsidRDefault="00814A77" w:rsidP="0081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6D7CBA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0756DEE4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2AB172D9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748FB423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47FEA397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0ED6C1E2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5FD8AF66" w14:textId="77777777" w:rsidR="00814A77" w:rsidRPr="00814A77" w:rsidRDefault="00814A77" w:rsidP="00814A7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CDD405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814A7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714B6FDF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760FB6B8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A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53E1A2A9" w14:textId="77777777" w:rsidR="00814A77" w:rsidRPr="00814A77" w:rsidRDefault="00814A77" w:rsidP="00814A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2A03F1" w14:textId="77777777" w:rsidR="00814A77" w:rsidRDefault="00814A77" w:rsidP="00814A77"/>
          <w:p w14:paraId="7237436E" w14:textId="77777777" w:rsidR="00D6615F" w:rsidRDefault="00D6615F" w:rsidP="00814A77"/>
          <w:p w14:paraId="4D22CA3F" w14:textId="77777777" w:rsidR="00D6615F" w:rsidRDefault="00D6615F" w:rsidP="00814A77"/>
          <w:p w14:paraId="4AB5B352" w14:textId="77777777" w:rsidR="00D6615F" w:rsidRDefault="00D6615F" w:rsidP="00814A77"/>
          <w:p w14:paraId="37AD21DD" w14:textId="77777777" w:rsidR="00D6615F" w:rsidRDefault="00D6615F" w:rsidP="00814A77"/>
          <w:p w14:paraId="07F8E34C" w14:textId="77777777" w:rsidR="00D6615F" w:rsidRDefault="00D6615F" w:rsidP="00814A77"/>
          <w:p w14:paraId="72347D13" w14:textId="77777777" w:rsidR="00D6615F" w:rsidRDefault="00D6615F" w:rsidP="00814A77"/>
          <w:p w14:paraId="62AF3105" w14:textId="77777777" w:rsidR="00D6615F" w:rsidRDefault="00D6615F" w:rsidP="00814A77"/>
          <w:p w14:paraId="75F8750A" w14:textId="77777777" w:rsidR="00D6615F" w:rsidRDefault="00D6615F" w:rsidP="00814A77"/>
          <w:p w14:paraId="57AEF3DF" w14:textId="77777777" w:rsidR="00814A77" w:rsidRDefault="00814A77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14:paraId="2EFAD299" w14:textId="77777777" w:rsidR="00D6615F" w:rsidRPr="00F65828" w:rsidRDefault="00D6615F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345BEE2" w14:textId="77777777" w:rsidR="00D51311" w:rsidRPr="00F65828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F65828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DCE99EF" w14:textId="77777777" w:rsidR="00D6615F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F4638E" w14:textId="77777777" w:rsidR="00D6615F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F9C10A2" w14:textId="77777777" w:rsidR="00D6615F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36ECB8" w14:textId="77777777" w:rsidR="00D6615F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3242ED3" w14:textId="77777777" w:rsidR="00D6615F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2548A4" w14:textId="77777777" w:rsidR="00D6615F" w:rsidRPr="00F65828" w:rsidRDefault="00D6615F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F65828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F65828" w14:paraId="6D0BBF17" w14:textId="77777777" w:rsidTr="0064558D">
        <w:tc>
          <w:tcPr>
            <w:tcW w:w="1418" w:type="dxa"/>
          </w:tcPr>
          <w:p w14:paraId="71CC28E5" w14:textId="77777777" w:rsidR="0064558D" w:rsidRPr="00F6582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F6582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F65828" w14:paraId="3FCBCAB2" w14:textId="77777777" w:rsidTr="0064558D">
        <w:tc>
          <w:tcPr>
            <w:tcW w:w="1418" w:type="dxa"/>
          </w:tcPr>
          <w:p w14:paraId="76AEC54C" w14:textId="77777777" w:rsidR="0064558D" w:rsidRPr="00F6582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F6582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F65828" w14:paraId="4A1DF6A2" w14:textId="77777777" w:rsidTr="0064558D">
        <w:tc>
          <w:tcPr>
            <w:tcW w:w="1418" w:type="dxa"/>
          </w:tcPr>
          <w:p w14:paraId="082BD70C" w14:textId="77777777" w:rsidR="0064558D" w:rsidRPr="00F6582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7609C50" w14:textId="77777777" w:rsidR="00D6615F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20596FA6" w:rsidR="0064558D" w:rsidRPr="00F6582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F65828" w14:paraId="105C0B62" w14:textId="77777777" w:rsidTr="0064558D">
        <w:tc>
          <w:tcPr>
            <w:tcW w:w="1418" w:type="dxa"/>
          </w:tcPr>
          <w:p w14:paraId="7A8B8EDF" w14:textId="77777777" w:rsidR="0064558D" w:rsidRPr="00F6582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F6582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F65828" w14:paraId="6BB94F10" w14:textId="77777777" w:rsidTr="0064558D">
        <w:tc>
          <w:tcPr>
            <w:tcW w:w="1418" w:type="dxa"/>
          </w:tcPr>
          <w:p w14:paraId="362D6899" w14:textId="77777777" w:rsidR="0064558D" w:rsidRPr="00F6582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F6582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6582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F65828" w:rsidRDefault="0064558D" w:rsidP="002F5482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sectPr w:rsidR="0064558D" w:rsidRPr="00F65828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33684" w14:textId="77777777" w:rsidR="00D1667E" w:rsidRDefault="00D1667E" w:rsidP="00C81DB8">
      <w:pPr>
        <w:spacing w:after="0" w:line="240" w:lineRule="auto"/>
      </w:pPr>
      <w:r>
        <w:separator/>
      </w:r>
    </w:p>
  </w:endnote>
  <w:endnote w:type="continuationSeparator" w:id="0">
    <w:p w14:paraId="2242F4CC" w14:textId="77777777" w:rsidR="00D1667E" w:rsidRDefault="00D1667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8F23B" w14:textId="77777777" w:rsidR="00D1667E" w:rsidRDefault="00D1667E" w:rsidP="00C81DB8">
      <w:pPr>
        <w:spacing w:after="0" w:line="240" w:lineRule="auto"/>
      </w:pPr>
      <w:r>
        <w:separator/>
      </w:r>
    </w:p>
  </w:footnote>
  <w:footnote w:type="continuationSeparator" w:id="0">
    <w:p w14:paraId="6C37481D" w14:textId="77777777" w:rsidR="00D1667E" w:rsidRDefault="00D1667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D6615F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6615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6615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D6615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46C27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546C27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D6615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6F1C"/>
    <w:rsid w:val="00164004"/>
    <w:rsid w:val="00170353"/>
    <w:rsid w:val="0017533B"/>
    <w:rsid w:val="00183674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83CCC"/>
    <w:rsid w:val="00290086"/>
    <w:rsid w:val="00291120"/>
    <w:rsid w:val="002B2D62"/>
    <w:rsid w:val="002B3B12"/>
    <w:rsid w:val="002B4D3D"/>
    <w:rsid w:val="002C3E03"/>
    <w:rsid w:val="002F5482"/>
    <w:rsid w:val="00313D38"/>
    <w:rsid w:val="003240F6"/>
    <w:rsid w:val="00352D56"/>
    <w:rsid w:val="00353030"/>
    <w:rsid w:val="00357299"/>
    <w:rsid w:val="0037296D"/>
    <w:rsid w:val="00394708"/>
    <w:rsid w:val="003C25A4"/>
    <w:rsid w:val="003D12D8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46C27"/>
    <w:rsid w:val="00575FAF"/>
    <w:rsid w:val="00593E8D"/>
    <w:rsid w:val="005C6B68"/>
    <w:rsid w:val="005E0DF3"/>
    <w:rsid w:val="00600A25"/>
    <w:rsid w:val="0062158C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4A77"/>
    <w:rsid w:val="0084530B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3A7B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315DF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1518"/>
    <w:rsid w:val="00CF27C9"/>
    <w:rsid w:val="00D0421D"/>
    <w:rsid w:val="00D1127F"/>
    <w:rsid w:val="00D13F2E"/>
    <w:rsid w:val="00D1667E"/>
    <w:rsid w:val="00D239AD"/>
    <w:rsid w:val="00D2626C"/>
    <w:rsid w:val="00D3016A"/>
    <w:rsid w:val="00D317AD"/>
    <w:rsid w:val="00D37860"/>
    <w:rsid w:val="00D5060E"/>
    <w:rsid w:val="00D51311"/>
    <w:rsid w:val="00D6615F"/>
    <w:rsid w:val="00E00F3F"/>
    <w:rsid w:val="00E01AA0"/>
    <w:rsid w:val="00E06DC1"/>
    <w:rsid w:val="00E279FB"/>
    <w:rsid w:val="00E33AD5"/>
    <w:rsid w:val="00E56012"/>
    <w:rsid w:val="00E668EE"/>
    <w:rsid w:val="00E90756"/>
    <w:rsid w:val="00E9378C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65828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E7E93-0E9F-4E34-9EA7-73D11C1A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13</TotalTime>
  <Pages>8</Pages>
  <Words>1370</Words>
  <Characters>7810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18</cp:revision>
  <cp:lastPrinted>2015-03-02T15:12:00Z</cp:lastPrinted>
  <dcterms:created xsi:type="dcterms:W3CDTF">2015-08-19T06:12:00Z</dcterms:created>
  <dcterms:modified xsi:type="dcterms:W3CDTF">2015-08-21T04:02:00Z</dcterms:modified>
</cp:coreProperties>
</file>